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75C" w:rsidRDefault="000B641D" w:rsidP="000B641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</w:t>
      </w:r>
      <w:r w:rsidR="009D4D28" w:rsidRPr="009D4D28">
        <w:rPr>
          <w:b/>
          <w:sz w:val="28"/>
          <w:szCs w:val="28"/>
        </w:rPr>
        <w:t>Aanbesteding plotters test set</w:t>
      </w:r>
      <w:r w:rsidR="000F029E">
        <w:rPr>
          <w:b/>
          <w:sz w:val="28"/>
          <w:szCs w:val="28"/>
        </w:rPr>
        <w:t xml:space="preserve"> TP en INFRA</w:t>
      </w:r>
    </w:p>
    <w:p w:rsidR="000F029E" w:rsidRPr="00572EEB" w:rsidRDefault="000F029E" w:rsidP="000B641D">
      <w:pPr>
        <w:rPr>
          <w:sz w:val="24"/>
          <w:szCs w:val="24"/>
        </w:rPr>
      </w:pPr>
      <w:r w:rsidRPr="00572EEB">
        <w:rPr>
          <w:sz w:val="24"/>
          <w:szCs w:val="24"/>
        </w:rPr>
        <w:t xml:space="preserve">Afdrukken TP verzorgen zoals aangegeven in het </w:t>
      </w:r>
      <w:proofErr w:type="spellStart"/>
      <w:r w:rsidRPr="00572EEB">
        <w:rPr>
          <w:sz w:val="24"/>
          <w:szCs w:val="24"/>
        </w:rPr>
        <w:t>excel</w:t>
      </w:r>
      <w:proofErr w:type="spellEnd"/>
      <w:r w:rsidRPr="00572EEB">
        <w:rPr>
          <w:sz w:val="24"/>
          <w:szCs w:val="24"/>
        </w:rPr>
        <w:t xml:space="preserve"> bestand “Aanbesteding plotters.csv”</w:t>
      </w:r>
      <w:r w:rsidR="00572EEB">
        <w:rPr>
          <w:sz w:val="24"/>
          <w:szCs w:val="24"/>
        </w:rPr>
        <w:t xml:space="preserve"> volgens onderstaande vouwmethoden.</w:t>
      </w:r>
    </w:p>
    <w:p w:rsidR="00572EEB" w:rsidRDefault="00572EEB" w:rsidP="00572EEB">
      <w:pPr>
        <w:rPr>
          <w:sz w:val="24"/>
          <w:szCs w:val="24"/>
        </w:rPr>
      </w:pPr>
    </w:p>
    <w:p w:rsidR="00572EEB" w:rsidRPr="00572EEB" w:rsidRDefault="00572EEB" w:rsidP="00572EEB">
      <w:pPr>
        <w:rPr>
          <w:sz w:val="24"/>
          <w:szCs w:val="24"/>
        </w:rPr>
      </w:pPr>
      <w:r w:rsidRPr="00572EEB">
        <w:rPr>
          <w:sz w:val="24"/>
          <w:szCs w:val="24"/>
        </w:rPr>
        <w:t>Vouwmethodiek TP</w:t>
      </w:r>
    </w:p>
    <w:p w:rsidR="00572EEB" w:rsidRPr="00572EEB" w:rsidRDefault="00572EEB" w:rsidP="00572EEB">
      <w:pPr>
        <w:rPr>
          <w:sz w:val="24"/>
          <w:szCs w:val="24"/>
        </w:rPr>
      </w:pPr>
      <w:r w:rsidRPr="00572EEB">
        <w:rPr>
          <w:sz w:val="24"/>
          <w:szCs w:val="24"/>
        </w:rPr>
        <w:t>Vouwformaat is aangegeven in onderstaande afbeelding.</w:t>
      </w:r>
    </w:p>
    <w:p w:rsidR="00572EEB" w:rsidRPr="00572EEB" w:rsidRDefault="00572EEB" w:rsidP="00572EEB">
      <w:pPr>
        <w:rPr>
          <w:sz w:val="24"/>
          <w:szCs w:val="24"/>
        </w:rPr>
      </w:pPr>
      <w:r w:rsidRPr="00572EEB">
        <w:rPr>
          <w:sz w:val="24"/>
          <w:szCs w:val="24"/>
        </w:rPr>
        <w:t>Hoogtemaat is altijd 297 mm. Het tekeninghoofd moet rechtsonder staan en leesbaar zijn.</w:t>
      </w:r>
    </w:p>
    <w:p w:rsidR="00572EEB" w:rsidRPr="00572EEB" w:rsidRDefault="00572EEB" w:rsidP="00572EEB">
      <w:pPr>
        <w:rPr>
          <w:sz w:val="24"/>
          <w:szCs w:val="24"/>
        </w:rPr>
      </w:pPr>
      <w:r w:rsidRPr="00572EEB">
        <w:rPr>
          <w:sz w:val="24"/>
          <w:szCs w:val="24"/>
        </w:rPr>
        <w:t>Vouwmethoden</w:t>
      </w:r>
    </w:p>
    <w:p w:rsidR="00572EEB" w:rsidRPr="00572EEB" w:rsidRDefault="00572EEB" w:rsidP="00572EEB">
      <w:pPr>
        <w:pStyle w:val="Lijstalinea"/>
        <w:numPr>
          <w:ilvl w:val="0"/>
          <w:numId w:val="2"/>
        </w:numPr>
        <w:rPr>
          <w:sz w:val="24"/>
          <w:szCs w:val="24"/>
        </w:rPr>
      </w:pPr>
      <w:r w:rsidRPr="00572EEB">
        <w:rPr>
          <w:sz w:val="24"/>
          <w:szCs w:val="24"/>
        </w:rPr>
        <w:t>1 Met inbindrand</w:t>
      </w:r>
    </w:p>
    <w:p w:rsidR="00572EEB" w:rsidRPr="00572EEB" w:rsidRDefault="00572EEB" w:rsidP="00572EEB">
      <w:pPr>
        <w:pStyle w:val="Lijstalinea"/>
        <w:numPr>
          <w:ilvl w:val="0"/>
          <w:numId w:val="2"/>
        </w:numPr>
        <w:rPr>
          <w:sz w:val="24"/>
          <w:szCs w:val="24"/>
        </w:rPr>
      </w:pPr>
      <w:r w:rsidRPr="00572EEB">
        <w:rPr>
          <w:sz w:val="24"/>
          <w:szCs w:val="24"/>
        </w:rPr>
        <w:t>2 Gevouwen op breedte 190 mm</w:t>
      </w:r>
    </w:p>
    <w:p w:rsidR="00572EEB" w:rsidRPr="00572EEB" w:rsidRDefault="00572EEB" w:rsidP="00572EEB">
      <w:pPr>
        <w:pStyle w:val="Lijstalinea"/>
        <w:numPr>
          <w:ilvl w:val="0"/>
          <w:numId w:val="2"/>
        </w:numPr>
        <w:rPr>
          <w:sz w:val="24"/>
          <w:szCs w:val="24"/>
        </w:rPr>
      </w:pPr>
      <w:r w:rsidRPr="00572EEB">
        <w:rPr>
          <w:sz w:val="24"/>
          <w:szCs w:val="24"/>
        </w:rPr>
        <w:t>3 Met hechtstroken</w:t>
      </w:r>
    </w:p>
    <w:p w:rsidR="00572EEB" w:rsidRPr="00572EEB" w:rsidRDefault="00572EEB" w:rsidP="00572EEB">
      <w:pPr>
        <w:pStyle w:val="Lijstalinea"/>
        <w:numPr>
          <w:ilvl w:val="0"/>
          <w:numId w:val="2"/>
        </w:numPr>
        <w:rPr>
          <w:sz w:val="24"/>
          <w:szCs w:val="24"/>
        </w:rPr>
      </w:pPr>
      <w:r w:rsidRPr="00572EEB">
        <w:rPr>
          <w:sz w:val="24"/>
          <w:szCs w:val="24"/>
        </w:rPr>
        <w:t xml:space="preserve"> 4 Gevouwen op breedte 210 mm</w:t>
      </w:r>
    </w:p>
    <w:p w:rsidR="00572EEB" w:rsidRPr="00525980" w:rsidRDefault="00572EEB" w:rsidP="00572EEB"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299D437" wp14:editId="226F0844">
                <wp:simplePos x="0" y="0"/>
                <wp:positionH relativeFrom="column">
                  <wp:posOffset>2400753</wp:posOffset>
                </wp:positionH>
                <wp:positionV relativeFrom="paragraph">
                  <wp:posOffset>2192020</wp:posOffset>
                </wp:positionV>
                <wp:extent cx="356260" cy="356260"/>
                <wp:effectExtent l="0" t="0" r="24765" b="24765"/>
                <wp:wrapNone/>
                <wp:docPr id="5" name="Stroomdiagram: Verbindingslij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6260" cy="356260"/>
                        </a:xfrm>
                        <a:prstGeom prst="flowChartConnector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72EEB" w:rsidRPr="008E4D6B" w:rsidRDefault="00572EEB" w:rsidP="00572EEB">
                            <w:pPr>
                              <w:jc w:val="center"/>
                              <w:rPr>
                                <w:b/>
                                <w:color w:val="FF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16"/>
                                <w:szCs w:val="16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Stroomdiagram: Verbindingslijn 5" o:spid="_x0000_s1026" type="#_x0000_t120" style="position:absolute;margin-left:189.05pt;margin-top:172.6pt;width:28.05pt;height:28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" fillcolor="white [3212]" strokecolor="red" strokeweight="2pt">
                <v:textbox>
                  <w:txbxContent>
                    <w:p w:rsidR="00572EEB" w:rsidRPr="008E4D6B" w:rsidRDefault="00572EEB" w:rsidP="00572EEB">
                      <w:pPr>
                        <w:jc w:val="center"/>
                        <w:rPr>
                          <w:b/>
                          <w:color w:val="FF0000"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color w:val="FF0000"/>
                          <w:sz w:val="16"/>
                          <w:szCs w:val="16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89CDAB8" wp14:editId="547F794B">
                <wp:simplePos x="0" y="0"/>
                <wp:positionH relativeFrom="column">
                  <wp:posOffset>1813139</wp:posOffset>
                </wp:positionH>
                <wp:positionV relativeFrom="paragraph">
                  <wp:posOffset>2192020</wp:posOffset>
                </wp:positionV>
                <wp:extent cx="356260" cy="356260"/>
                <wp:effectExtent l="0" t="0" r="24765" b="24765"/>
                <wp:wrapNone/>
                <wp:docPr id="4" name="Stroomdiagram: Verbindingslij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6260" cy="356260"/>
                        </a:xfrm>
                        <a:prstGeom prst="flowChartConnector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72EEB" w:rsidRPr="008E4D6B" w:rsidRDefault="00572EEB" w:rsidP="00572EEB">
                            <w:pPr>
                              <w:jc w:val="center"/>
                              <w:rPr>
                                <w:b/>
                                <w:color w:val="FF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16"/>
                                <w:szCs w:val="1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oomdiagram: Verbindingslijn 4" o:spid="_x0000_s1027" type="#_x0000_t120" style="position:absolute;margin-left:142.75pt;margin-top:172.6pt;width:28.05pt;height:28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" fillcolor="white [3212]" strokecolor="red" strokeweight="2pt">
                <v:textbox>
                  <w:txbxContent>
                    <w:p w:rsidR="00572EEB" w:rsidRPr="008E4D6B" w:rsidRDefault="00572EEB" w:rsidP="00572EEB">
                      <w:pPr>
                        <w:jc w:val="center"/>
                        <w:rPr>
                          <w:b/>
                          <w:color w:val="FF0000"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color w:val="FF0000"/>
                          <w:sz w:val="16"/>
                          <w:szCs w:val="1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5D11C8" wp14:editId="427FEFD6">
                <wp:simplePos x="0" y="0"/>
                <wp:positionH relativeFrom="column">
                  <wp:posOffset>1011728</wp:posOffset>
                </wp:positionH>
                <wp:positionV relativeFrom="paragraph">
                  <wp:posOffset>2192020</wp:posOffset>
                </wp:positionV>
                <wp:extent cx="356260" cy="356260"/>
                <wp:effectExtent l="0" t="0" r="24765" b="24765"/>
                <wp:wrapNone/>
                <wp:docPr id="3" name="Stroomdiagram: Verbindingslij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6260" cy="356260"/>
                        </a:xfrm>
                        <a:prstGeom prst="flowChartConnector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72EEB" w:rsidRPr="008E4D6B" w:rsidRDefault="00572EEB" w:rsidP="00572EEB">
                            <w:pPr>
                              <w:jc w:val="center"/>
                              <w:rPr>
                                <w:b/>
                                <w:color w:val="FF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oomdiagram: Verbindingslijn 3" o:spid="_x0000_s1028" type="#_x0000_t120" style="position:absolute;margin-left:79.65pt;margin-top:172.6pt;width:28.05pt;height:28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" fillcolor="white [3212]" strokecolor="red" strokeweight="2pt">
                <v:textbox>
                  <w:txbxContent>
                    <w:p w:rsidR="00572EEB" w:rsidRPr="008E4D6B" w:rsidRDefault="00572EEB" w:rsidP="00572EEB">
                      <w:pPr>
                        <w:jc w:val="center"/>
                        <w:rPr>
                          <w:b/>
                          <w:color w:val="FF0000"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color w:val="FF0000"/>
                          <w:sz w:val="16"/>
                          <w:szCs w:val="16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20B7D7" wp14:editId="1F397771">
                <wp:simplePos x="0" y="0"/>
                <wp:positionH relativeFrom="column">
                  <wp:posOffset>346859</wp:posOffset>
                </wp:positionH>
                <wp:positionV relativeFrom="paragraph">
                  <wp:posOffset>2192309</wp:posOffset>
                </wp:positionV>
                <wp:extent cx="356260" cy="356260"/>
                <wp:effectExtent l="0" t="0" r="24765" b="24765"/>
                <wp:wrapNone/>
                <wp:docPr id="2" name="Stroomdiagram: Verbindingslij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6260" cy="356260"/>
                        </a:xfrm>
                        <a:prstGeom prst="flowChartConnector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72EEB" w:rsidRPr="008E4D6B" w:rsidRDefault="00572EEB" w:rsidP="00572EEB">
                            <w:pPr>
                              <w:jc w:val="center"/>
                              <w:rPr>
                                <w:b/>
                                <w:color w:val="FF0000"/>
                                <w:sz w:val="16"/>
                                <w:szCs w:val="16"/>
                              </w:rPr>
                            </w:pPr>
                            <w:r w:rsidRPr="008E4D6B">
                              <w:rPr>
                                <w:b/>
                                <w:color w:val="FF0000"/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oomdiagram: Verbindingslijn 2" o:spid="_x0000_s1029" type="#_x0000_t120" style="position:absolute;margin-left:27.3pt;margin-top:172.6pt;width:28.05pt;height:28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" fillcolor="white [3212]" strokecolor="red" strokeweight="2pt">
                <v:textbox>
                  <w:txbxContent>
                    <w:p w:rsidR="00572EEB" w:rsidRPr="008E4D6B" w:rsidRDefault="00572EEB" w:rsidP="00572EEB">
                      <w:pPr>
                        <w:jc w:val="center"/>
                        <w:rPr>
                          <w:b/>
                          <w:color w:val="FF0000"/>
                          <w:sz w:val="16"/>
                          <w:szCs w:val="16"/>
                        </w:rPr>
                      </w:pPr>
                      <w:r w:rsidRPr="008E4D6B">
                        <w:rPr>
                          <w:b/>
                          <w:color w:val="FF0000"/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nl-NL"/>
        </w:rPr>
        <w:drawing>
          <wp:inline distT="0" distB="0" distL="0" distR="0" wp14:anchorId="7AA7F6B3" wp14:editId="18B02A44">
            <wp:extent cx="5760720" cy="4311047"/>
            <wp:effectExtent l="0" t="0" r="0" b="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3110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2EEB" w:rsidRPr="000F029E" w:rsidRDefault="00572EEB" w:rsidP="000B641D">
      <w:pPr>
        <w:rPr>
          <w:sz w:val="28"/>
          <w:szCs w:val="28"/>
        </w:rPr>
      </w:pPr>
      <w:r w:rsidRPr="00572EEB">
        <w:rPr>
          <w:sz w:val="24"/>
          <w:szCs w:val="24"/>
        </w:rPr>
        <w:t>In de map infra staan documenten</w:t>
      </w:r>
      <w:r>
        <w:rPr>
          <w:sz w:val="24"/>
          <w:szCs w:val="24"/>
        </w:rPr>
        <w:t>.</w:t>
      </w:r>
      <w:r w:rsidRPr="00572EEB">
        <w:rPr>
          <w:sz w:val="24"/>
          <w:szCs w:val="24"/>
        </w:rPr>
        <w:t xml:space="preserve"> </w:t>
      </w:r>
      <w:r>
        <w:rPr>
          <w:sz w:val="24"/>
          <w:szCs w:val="24"/>
        </w:rPr>
        <w:t>Deze documenten moeten ongevouwen en gevouwen volgens methode 1 worden afgedrukt.</w:t>
      </w:r>
      <w:bookmarkStart w:id="0" w:name="_GoBack"/>
      <w:bookmarkEnd w:id="0"/>
    </w:p>
    <w:sectPr w:rsidR="00572EEB" w:rsidRPr="000F02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6A48F8"/>
    <w:multiLevelType w:val="hybridMultilevel"/>
    <w:tmpl w:val="592A3C1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867CC1"/>
    <w:multiLevelType w:val="hybridMultilevel"/>
    <w:tmpl w:val="A9C0C56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D28"/>
    <w:rsid w:val="000B641D"/>
    <w:rsid w:val="000F029E"/>
    <w:rsid w:val="001E2477"/>
    <w:rsid w:val="003F6B60"/>
    <w:rsid w:val="00572EEB"/>
    <w:rsid w:val="008C52F5"/>
    <w:rsid w:val="00966CF1"/>
    <w:rsid w:val="009D4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9D4D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D4D28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8C52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9D4D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D4D28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8C52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541CF4-B716-4E9D-AD8B-443A0DC6A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8966ECF.dotm</Template>
  <TotalTime>44</TotalTime>
  <Pages>1</Pages>
  <Words>89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Enexis</Company>
  <LinksUpToDate>false</LinksUpToDate>
  <CharactersWithSpaces>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Beeren, Ger</dc:creator>
  <cp:lastModifiedBy>Frusch, Willy</cp:lastModifiedBy>
  <cp:revision>3</cp:revision>
  <dcterms:created xsi:type="dcterms:W3CDTF">2013-06-04T12:35:00Z</dcterms:created>
  <dcterms:modified xsi:type="dcterms:W3CDTF">2013-06-04T14:48:00Z</dcterms:modified>
</cp:coreProperties>
</file>